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483F1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94792" w:rsidRPr="00483F1E" w:rsidRDefault="008D329F" w:rsidP="00094792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52592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Εξωτερικός σκληρός δίσκος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2592D" w:rsidRPr="008D329F" w:rsidTr="000D608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2592D" w:rsidRDefault="0052592D" w:rsidP="0052592D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Χωρητικότητ</w:t>
            </w:r>
            <w:proofErr w:type="spellEnd"/>
            <w:r>
              <w:rPr>
                <w:color w:val="000000"/>
                <w:szCs w:val="22"/>
              </w:rPr>
              <w:t>α 2TB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2592D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2592D" w:rsidRDefault="0052592D" w:rsidP="0052592D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Σύνδεση</w:t>
            </w:r>
            <w:proofErr w:type="spellEnd"/>
            <w:r>
              <w:rPr>
                <w:color w:val="000000"/>
                <w:szCs w:val="22"/>
              </w:rPr>
              <w:t xml:space="preserve"> USB 3.2 Gen 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52592D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2592D" w:rsidRDefault="0052592D" w:rsidP="0052592D">
            <w:pPr>
              <w:rPr>
                <w:color w:val="000000"/>
                <w:szCs w:val="22"/>
              </w:rPr>
            </w:pPr>
            <w:proofErr w:type="spellStart"/>
            <w:r>
              <w:rPr>
                <w:color w:val="000000"/>
                <w:szCs w:val="22"/>
              </w:rPr>
              <w:t>Εγγύηση</w:t>
            </w:r>
            <w:proofErr w:type="spellEnd"/>
            <w:r>
              <w:rPr>
                <w:color w:val="000000"/>
                <w:szCs w:val="22"/>
              </w:rPr>
              <w:t xml:space="preserve"> 3 </w:t>
            </w:r>
            <w:proofErr w:type="spellStart"/>
            <w:r>
              <w:rPr>
                <w:color w:val="000000"/>
                <w:szCs w:val="22"/>
              </w:rPr>
              <w:t>χρόνι</w:t>
            </w:r>
            <w:proofErr w:type="spellEnd"/>
            <w:r>
              <w:rPr>
                <w:color w:val="000000"/>
                <w:szCs w:val="22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52592D" w:rsidRPr="008D329F" w:rsidRDefault="0052592D" w:rsidP="0052592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EE0D42" w:rsidRDefault="0052592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20B34"/>
    <w:rsid w:val="00066F06"/>
    <w:rsid w:val="00071AC9"/>
    <w:rsid w:val="00094792"/>
    <w:rsid w:val="000E333F"/>
    <w:rsid w:val="00115F5C"/>
    <w:rsid w:val="001D220A"/>
    <w:rsid w:val="0024151E"/>
    <w:rsid w:val="002C5B52"/>
    <w:rsid w:val="003D2077"/>
    <w:rsid w:val="00444F18"/>
    <w:rsid w:val="00483F1E"/>
    <w:rsid w:val="004B59E8"/>
    <w:rsid w:val="00513058"/>
    <w:rsid w:val="0052592D"/>
    <w:rsid w:val="006369BD"/>
    <w:rsid w:val="00692085"/>
    <w:rsid w:val="00752D80"/>
    <w:rsid w:val="00781DA1"/>
    <w:rsid w:val="007B600B"/>
    <w:rsid w:val="007C3968"/>
    <w:rsid w:val="008D329F"/>
    <w:rsid w:val="009A6F68"/>
    <w:rsid w:val="00CB4A6B"/>
    <w:rsid w:val="00D43DFD"/>
    <w:rsid w:val="00D67BA5"/>
    <w:rsid w:val="00E4511F"/>
    <w:rsid w:val="00EB32EC"/>
    <w:rsid w:val="00EE0D42"/>
    <w:rsid w:val="00F14BB0"/>
    <w:rsid w:val="00F55C81"/>
    <w:rsid w:val="00F7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8EB616D5</Template>
  <TotalTime>35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30</cp:revision>
  <dcterms:created xsi:type="dcterms:W3CDTF">2025-04-09T12:40:00Z</dcterms:created>
  <dcterms:modified xsi:type="dcterms:W3CDTF">2025-10-30T12:56:00Z</dcterms:modified>
</cp:coreProperties>
</file>